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794B6897" w:rsidR="00885D45" w:rsidRPr="0044709D" w:rsidRDefault="002C318B" w:rsidP="00F27B18">
      <w:pPr>
        <w:jc w:val="center"/>
        <w:rPr>
          <w:lang w:val="es-PE"/>
        </w:rPr>
      </w:pPr>
      <w:r w:rsidRPr="001C6DE0">
        <w:rPr>
          <w:rFonts w:ascii="Arial" w:hAnsi="Arial" w:cs="Arial"/>
          <w:color w:val="000000"/>
          <w:sz w:val="22"/>
          <w:szCs w:val="22"/>
          <w:lang w:val="es-PE"/>
        </w:rPr>
        <w:t xml:space="preserve">Programa: Capacitación en Seguridad, Salud ocupacional y Medio Ambiente </w:t>
      </w:r>
      <w:r w:rsidR="00FA1C5A" w:rsidRPr="001C6DE0">
        <w:rPr>
          <w:rFonts w:ascii="Arial" w:hAnsi="Arial" w:cs="Arial"/>
          <w:color w:val="000000"/>
          <w:sz w:val="22"/>
          <w:szCs w:val="22"/>
          <w:lang w:val="es-PE"/>
        </w:rPr>
        <w:t xml:space="preserve"> SSOMA 2022 </w:t>
      </w:r>
      <w:r w:rsidR="00885D45" w:rsidRPr="0044709D">
        <w:rPr>
          <w:rFonts w:ascii="Arial" w:hAnsi="Arial" w:cs="Arial"/>
          <w:b/>
          <w:iCs/>
          <w:sz w:val="24"/>
          <w:lang w:val="es-PE" w:eastAsia="es-PE"/>
        </w:rPr>
        <w:br/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FA1C5A">
        <w:trPr>
          <w:trHeight w:hRule="exact" w:val="29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4566F8DB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FA1C5A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02 DE AGOSTO AL</w:t>
            </w:r>
            <w:r w:rsidR="002C318B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13 DE DICIE</w:t>
            </w:r>
            <w:r w:rsidR="00FA1C5A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MBRE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02623AF9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FA1C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FA1C5A" w:rsidRPr="00FA1C5A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427220030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1C6DE0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1C6DE0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29E7DEB5" w:rsidR="00977CFD" w:rsidRPr="00D40EA1" w:rsidRDefault="00FA1C5A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0"/>
        <w:gridCol w:w="3260"/>
        <w:gridCol w:w="2383"/>
        <w:gridCol w:w="1950"/>
      </w:tblGrid>
      <w:tr w:rsidR="00807C46" w:rsidRPr="001C6DE0" w14:paraId="245E75A4" w14:textId="77777777" w:rsidTr="001C6DE0">
        <w:trPr>
          <w:trHeight w:val="312"/>
        </w:trPr>
        <w:tc>
          <w:tcPr>
            <w:tcW w:w="3290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333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1C6DE0">
        <w:trPr>
          <w:trHeight w:val="136"/>
        </w:trPr>
        <w:tc>
          <w:tcPr>
            <w:tcW w:w="3290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1C6DE0" w:rsidRPr="000455BA" w14:paraId="28EA88F7" w14:textId="77777777" w:rsidTr="001C6DE0">
        <w:trPr>
          <w:trHeight w:val="226"/>
        </w:trPr>
        <w:tc>
          <w:tcPr>
            <w:tcW w:w="3290" w:type="dxa"/>
            <w:vMerge w:val="restart"/>
            <w:shd w:val="clear" w:color="auto" w:fill="auto"/>
            <w:vAlign w:val="center"/>
          </w:tcPr>
          <w:p w14:paraId="23B877DF" w14:textId="77777777" w:rsidR="001C6DE0" w:rsidRDefault="001C6DE0" w:rsidP="001C6DE0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76DB6ED7" w14:textId="77777777" w:rsidR="001C6DE0" w:rsidRDefault="001C6DE0" w:rsidP="001C6DE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5B381D39" w14:textId="77777777" w:rsidR="001C6DE0" w:rsidRDefault="001C6DE0" w:rsidP="001C6DE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12C5FBEF" w14:textId="77777777" w:rsidR="001C6DE0" w:rsidRDefault="001C6DE0" w:rsidP="001C6DE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505ECCB3" w14:textId="77777777" w:rsidR="001C6DE0" w:rsidRDefault="001C6DE0" w:rsidP="001C6DE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Indicar: Código CIP ó DNI</w:t>
            </w:r>
          </w:p>
          <w:p w14:paraId="5FDFD6CD" w14:textId="77777777" w:rsidR="001C6DE0" w:rsidRDefault="001C6DE0" w:rsidP="001C6DE0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29406644" w14:textId="77777777" w:rsidR="001C6DE0" w:rsidRDefault="001C6DE0" w:rsidP="001C6DE0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26A018D8" w14:textId="77777777" w:rsidR="001C6DE0" w:rsidRDefault="001C6DE0" w:rsidP="001C6DE0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66E5DDA6" w14:textId="77777777" w:rsidR="001C6DE0" w:rsidRDefault="001C6DE0" w:rsidP="001C6DE0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1B751893" w14:textId="77777777" w:rsidR="001C6DE0" w:rsidRDefault="001C6DE0" w:rsidP="001C6DE0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763C8F20" w14:textId="77777777" w:rsidR="001C6DE0" w:rsidRDefault="001C6DE0" w:rsidP="001C6DE0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1C6DE0" w:rsidRPr="000455BA" w:rsidRDefault="001C6DE0" w:rsidP="001C6DE0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E32DF9" w14:textId="77777777" w:rsidR="001C6DE0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</w:p>
          <w:p w14:paraId="7E677EF2" w14:textId="6B68B9B7" w:rsidR="001C6DE0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 w:rsidRPr="00EB0CA6">
              <w:rPr>
                <w:rFonts w:ascii="Arial" w:hAnsi="Arial" w:cs="Arial"/>
                <w:b/>
                <w:sz w:val="18"/>
                <w:szCs w:val="16"/>
                <w:lang w:val="es-PE"/>
              </w:rPr>
              <w:t>Pronto pago: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6"/>
                <w:lang w:val="es-PE"/>
              </w:rPr>
              <w:t>Hasta 1</w:t>
            </w:r>
            <w:r w:rsidRPr="00EB0CA6">
              <w:rPr>
                <w:rFonts w:ascii="Arial" w:hAnsi="Arial" w:cs="Arial"/>
                <w:b/>
                <w:sz w:val="18"/>
                <w:szCs w:val="16"/>
                <w:lang w:val="es-PE"/>
              </w:rPr>
              <w:t xml:space="preserve"> de agosto</w:t>
            </w:r>
          </w:p>
          <w:p w14:paraId="637E13C8" w14:textId="77777777" w:rsidR="001C6DE0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</w:p>
          <w:p w14:paraId="76C9C1E2" w14:textId="00C78DAA" w:rsidR="001C6DE0" w:rsidRPr="00160293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 xml:space="preserve">giado Hábil:     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25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35200053" w14:textId="1807398B" w:rsidR="001C6DE0" w:rsidRPr="00160293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Colegiado No Hábil: 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30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27B9487F" w14:textId="00CF23C1" w:rsidR="001C6DE0" w:rsidRPr="00160293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Público en General:  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30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0A1EE989" w14:textId="38C87A43" w:rsidR="001C6DE0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Estudiante Pregrado: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25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5EF1E57D" w14:textId="77777777" w:rsidR="001C6DE0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</w:p>
          <w:p w14:paraId="00FDD983" w14:textId="4A53F21E" w:rsidR="001C6DE0" w:rsidRDefault="001C6DE0" w:rsidP="001C6DE0">
            <w:pPr>
              <w:rPr>
                <w:rFonts w:ascii="Arial" w:hAnsi="Arial" w:cs="Arial"/>
                <w:b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sz w:val="18"/>
                <w:szCs w:val="16"/>
                <w:lang w:val="es-PE"/>
              </w:rPr>
              <w:t>S</w:t>
            </w:r>
            <w:r>
              <w:rPr>
                <w:rFonts w:ascii="Arial" w:hAnsi="Arial" w:cs="Arial"/>
                <w:b/>
                <w:sz w:val="18"/>
                <w:szCs w:val="16"/>
                <w:lang w:val="es-PE"/>
              </w:rPr>
              <w:t xml:space="preserve">in descuento: </w:t>
            </w:r>
            <w:r>
              <w:rPr>
                <w:rFonts w:ascii="Arial" w:hAnsi="Arial" w:cs="Arial"/>
                <w:b/>
                <w:sz w:val="18"/>
                <w:szCs w:val="16"/>
                <w:lang w:val="es-PE"/>
              </w:rPr>
              <w:t xml:space="preserve">Desde </w:t>
            </w:r>
            <w:r>
              <w:rPr>
                <w:rFonts w:ascii="Arial" w:hAnsi="Arial" w:cs="Arial"/>
                <w:b/>
                <w:sz w:val="18"/>
                <w:szCs w:val="16"/>
                <w:lang w:val="es-PE"/>
              </w:rPr>
              <w:t xml:space="preserve">2 </w:t>
            </w:r>
            <w:r>
              <w:rPr>
                <w:rFonts w:ascii="Arial" w:hAnsi="Arial" w:cs="Arial"/>
                <w:b/>
                <w:sz w:val="18"/>
                <w:szCs w:val="16"/>
                <w:lang w:val="es-PE"/>
              </w:rPr>
              <w:t>de agosto</w:t>
            </w:r>
          </w:p>
          <w:p w14:paraId="258E15B0" w14:textId="77777777" w:rsidR="001C6DE0" w:rsidRPr="00EB0CA6" w:rsidRDefault="001C6DE0" w:rsidP="001C6DE0">
            <w:pPr>
              <w:rPr>
                <w:rFonts w:ascii="Arial" w:hAnsi="Arial" w:cs="Arial"/>
                <w:b/>
                <w:sz w:val="18"/>
                <w:szCs w:val="16"/>
                <w:lang w:val="es-PE"/>
              </w:rPr>
            </w:pPr>
          </w:p>
          <w:p w14:paraId="65EFE275" w14:textId="50CD6768" w:rsidR="001C6DE0" w:rsidRPr="00160293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 xml:space="preserve">giado Hábil:     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30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3ECF9A77" w14:textId="278E6330" w:rsidR="001C6DE0" w:rsidRPr="00160293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3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5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3D6599A7" w14:textId="47F09C2E" w:rsidR="001C6DE0" w:rsidRPr="00160293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5</w:t>
            </w:r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7DC46E03" w14:textId="3FC4CB31" w:rsidR="001C6DE0" w:rsidRDefault="001C6DE0" w:rsidP="001C6DE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Estudiante Pregrado: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30</w:t>
            </w:r>
            <w:bookmarkStart w:id="0" w:name="_GoBack"/>
            <w:bookmarkEnd w:id="0"/>
            <w:r w:rsidRPr="00160293"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6E4480BF" w14:textId="77777777" w:rsidR="001C6DE0" w:rsidRPr="000455BA" w:rsidRDefault="001C6DE0" w:rsidP="001C6DE0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1C6DE0" w:rsidRPr="000455BA" w:rsidRDefault="001C6DE0" w:rsidP="001C6DE0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1C6DE0" w:rsidRPr="000455BA" w:rsidRDefault="001C6DE0" w:rsidP="001C6DE0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1C6DE0" w:rsidRPr="000455BA" w:rsidRDefault="001C6DE0" w:rsidP="001C6DE0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1C6DE0" w:rsidRPr="000455BA" w14:paraId="31CDA292" w14:textId="77777777" w:rsidTr="001C6DE0">
        <w:trPr>
          <w:trHeight w:val="218"/>
        </w:trPr>
        <w:tc>
          <w:tcPr>
            <w:tcW w:w="3290" w:type="dxa"/>
            <w:vMerge/>
            <w:shd w:val="clear" w:color="auto" w:fill="auto"/>
            <w:vAlign w:val="center"/>
          </w:tcPr>
          <w:p w14:paraId="489528DF" w14:textId="77777777" w:rsidR="001C6DE0" w:rsidRPr="000455BA" w:rsidRDefault="001C6DE0" w:rsidP="001C6DE0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1C6DE0" w:rsidRPr="000455BA" w:rsidRDefault="001C6DE0" w:rsidP="001C6DE0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1C6DE0" w:rsidRPr="000455BA" w:rsidRDefault="001C6DE0" w:rsidP="001C6DE0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1C6DE0" w:rsidRPr="000455BA" w:rsidRDefault="001C6DE0" w:rsidP="001C6DE0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1C6DE0" w:rsidRPr="000455BA" w14:paraId="473F12E2" w14:textId="77777777" w:rsidTr="001C6DE0">
        <w:trPr>
          <w:trHeight w:val="118"/>
        </w:trPr>
        <w:tc>
          <w:tcPr>
            <w:tcW w:w="3290" w:type="dxa"/>
            <w:vMerge/>
            <w:shd w:val="clear" w:color="auto" w:fill="auto"/>
            <w:vAlign w:val="center"/>
          </w:tcPr>
          <w:p w14:paraId="38E27C01" w14:textId="77777777" w:rsidR="001C6DE0" w:rsidRPr="000455BA" w:rsidRDefault="001C6DE0" w:rsidP="001C6DE0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1C6DE0" w:rsidRPr="000455BA" w:rsidRDefault="001C6DE0" w:rsidP="001C6DE0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1C6DE0" w:rsidRPr="000455BA" w:rsidRDefault="001C6DE0" w:rsidP="001C6DE0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1C6DE0" w:rsidRPr="000455BA" w:rsidRDefault="001C6DE0" w:rsidP="001C6DE0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1C6DE0" w:rsidRPr="000455BA" w14:paraId="2A254813" w14:textId="77777777" w:rsidTr="001C6DE0">
        <w:trPr>
          <w:trHeight w:val="339"/>
        </w:trPr>
        <w:tc>
          <w:tcPr>
            <w:tcW w:w="3290" w:type="dxa"/>
            <w:vMerge/>
            <w:shd w:val="clear" w:color="auto" w:fill="auto"/>
            <w:vAlign w:val="center"/>
          </w:tcPr>
          <w:p w14:paraId="59C44071" w14:textId="77777777" w:rsidR="001C6DE0" w:rsidRPr="000455BA" w:rsidRDefault="001C6DE0" w:rsidP="001C6DE0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1C6DE0" w:rsidRPr="000455BA" w:rsidRDefault="001C6DE0" w:rsidP="001C6DE0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1C6DE0" w:rsidRPr="000455BA" w:rsidRDefault="001C6DE0" w:rsidP="001C6DE0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1C6DE0" w:rsidRPr="000455BA" w:rsidRDefault="001C6DE0" w:rsidP="001C6DE0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257813E8" w:rsidR="00555135" w:rsidRPr="00FA1C5A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FA1C5A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FA1C5A" w:rsidRPr="00FA1C5A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FA1C5A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1C6DE0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2C69D" w14:textId="77777777" w:rsidR="00921E6B" w:rsidRDefault="00921E6B">
      <w:r>
        <w:separator/>
      </w:r>
    </w:p>
  </w:endnote>
  <w:endnote w:type="continuationSeparator" w:id="0">
    <w:p w14:paraId="38584946" w14:textId="77777777" w:rsidR="00921E6B" w:rsidRDefault="0092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7115A678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1C6DE0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1C6DE0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614FAA0B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1C6DE0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1C6DE0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D164D" w14:textId="77777777" w:rsidR="00921E6B" w:rsidRDefault="00921E6B">
      <w:r>
        <w:separator/>
      </w:r>
    </w:p>
  </w:footnote>
  <w:footnote w:type="continuationSeparator" w:id="0">
    <w:p w14:paraId="409EA1CF" w14:textId="77777777" w:rsidR="00921E6B" w:rsidRDefault="00921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7BC1DBC0" w:rsidR="00387E16" w:rsidRPr="00D40EA1" w:rsidRDefault="00FA1C5A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07DF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C6DE0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318B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21E6B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A1C5A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3DCB3-4842-4E41-A816-D19D93C9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IDC.dot</Template>
  <TotalTime>88</TotalTime>
  <Pages>1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User</cp:lastModifiedBy>
  <cp:revision>8</cp:revision>
  <cp:lastPrinted>2017-11-27T22:24:00Z</cp:lastPrinted>
  <dcterms:created xsi:type="dcterms:W3CDTF">2021-08-31T17:06:00Z</dcterms:created>
  <dcterms:modified xsi:type="dcterms:W3CDTF">2022-07-27T22:27:00Z</dcterms:modified>
</cp:coreProperties>
</file>